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5F" w:rsidRPr="00310DC1" w:rsidRDefault="00426A5F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426A5F" w:rsidRPr="00DB72EF" w:rsidRDefault="00426A5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26A5F" w:rsidRPr="00DB72EF" w:rsidRDefault="00426A5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26A5F" w:rsidRPr="00DB72EF" w:rsidRDefault="00426A5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26A5F" w:rsidRPr="00DB72EF" w:rsidRDefault="00426A5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426A5F" w:rsidRPr="00DB72EF" w:rsidRDefault="00426A5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426A5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426A5F" w:rsidRPr="00DB72EF" w:rsidRDefault="00426A5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426A5F" w:rsidRDefault="00426A5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426A5F" w:rsidRDefault="00426A5F" w:rsidP="007D0B66">
      <w:pPr>
        <w:autoSpaceDE/>
        <w:jc w:val="center"/>
        <w:rPr>
          <w:i/>
          <w:color w:val="auto"/>
          <w:lang w:eastAsia="ar-SA"/>
        </w:rPr>
      </w:pPr>
      <w:bookmarkStart w:id="0" w:name="_GoBack"/>
      <w:bookmarkEnd w:id="0"/>
    </w:p>
    <w:p w:rsidR="00426A5F" w:rsidRDefault="00426A5F" w:rsidP="007D0B66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426A5F" w:rsidRPr="00DB72EF" w:rsidRDefault="00426A5F" w:rsidP="007D0B66">
      <w:pPr>
        <w:autoSpaceDE/>
        <w:jc w:val="center"/>
        <w:rPr>
          <w:i/>
          <w:color w:val="auto"/>
          <w:lang w:eastAsia="ar-SA"/>
        </w:rPr>
      </w:pPr>
    </w:p>
    <w:p w:rsidR="00426A5F" w:rsidRPr="00DB72EF" w:rsidRDefault="00426A5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426A5F" w:rsidRPr="00DB72EF" w:rsidRDefault="00426A5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426A5F" w:rsidRPr="00DB72EF" w:rsidRDefault="00426A5F">
      <w:pPr>
        <w:autoSpaceDE/>
        <w:jc w:val="both"/>
        <w:rPr>
          <w:b/>
          <w:i/>
          <w:color w:val="auto"/>
          <w:lang w:eastAsia="ar-SA"/>
        </w:rPr>
      </w:pPr>
    </w:p>
    <w:p w:rsidR="00426A5F" w:rsidRDefault="00426A5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426A5F" w:rsidRDefault="00426A5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426A5F" w:rsidRPr="00DB72EF" w:rsidRDefault="00426A5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26A5F" w:rsidRPr="00DB72EF" w:rsidRDefault="00426A5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426A5F" w:rsidRPr="00DB72EF" w:rsidRDefault="00426A5F" w:rsidP="00E266AA">
      <w:pPr>
        <w:autoSpaceDE/>
        <w:rPr>
          <w:i/>
          <w:color w:val="auto"/>
          <w:lang w:eastAsia="ar-SA"/>
        </w:rPr>
      </w:pPr>
    </w:p>
    <w:p w:rsidR="00426A5F" w:rsidRDefault="00426A5F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426A5F" w:rsidRPr="00D129FC" w:rsidRDefault="00426A5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426A5F" w:rsidRPr="00B275A6" w:rsidRDefault="00426A5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426A5F" w:rsidRPr="00310DC1" w:rsidRDefault="00426A5F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Dowozy uczniów z gminy Święciechowa do Szkół Podstawowych i dzieci do Przedszkola w Święciechowie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426A5F" w:rsidRPr="00E23FD0" w:rsidRDefault="00426A5F">
      <w:pPr>
        <w:autoSpaceDE/>
        <w:jc w:val="both"/>
        <w:rPr>
          <w:color w:val="auto"/>
          <w:lang w:eastAsia="ar-SA"/>
        </w:rPr>
      </w:pPr>
    </w:p>
    <w:p w:rsidR="00426A5F" w:rsidRPr="00DB72EF" w:rsidRDefault="00426A5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426A5F" w:rsidRPr="00DB72EF" w:rsidRDefault="00426A5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426A5F" w:rsidRPr="00DB72EF" w:rsidRDefault="00426A5F">
      <w:pPr>
        <w:autoSpaceDE/>
        <w:jc w:val="both"/>
        <w:rPr>
          <w:lang w:eastAsia="ar-SA"/>
        </w:rPr>
      </w:pPr>
    </w:p>
    <w:p w:rsidR="00426A5F" w:rsidRPr="00DB72EF" w:rsidRDefault="00426A5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426A5F" w:rsidRPr="00FF406D" w:rsidRDefault="00426A5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426A5F" w:rsidRPr="00DB72EF" w:rsidRDefault="00426A5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426A5F" w:rsidRPr="002A3B44" w:rsidRDefault="00426A5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426A5F" w:rsidRDefault="00426A5F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426A5F" w:rsidRDefault="00426A5F" w:rsidP="00310DC1">
      <w:pPr>
        <w:jc w:val="both"/>
        <w:rPr>
          <w:b/>
          <w:i/>
          <w:color w:val="auto"/>
          <w:lang w:eastAsia="ar-SA"/>
        </w:rPr>
      </w:pPr>
    </w:p>
    <w:p w:rsidR="00426A5F" w:rsidRDefault="00426A5F" w:rsidP="00310DC1">
      <w:pPr>
        <w:jc w:val="both"/>
        <w:rPr>
          <w:b/>
          <w:i/>
          <w:color w:val="FF0000"/>
          <w:lang w:eastAsia="ar-SA"/>
        </w:rPr>
      </w:pPr>
    </w:p>
    <w:p w:rsidR="00426A5F" w:rsidRDefault="00426A5F" w:rsidP="00310DC1">
      <w:pPr>
        <w:jc w:val="both"/>
        <w:rPr>
          <w:b/>
          <w:i/>
          <w:color w:val="FF0000"/>
          <w:lang w:eastAsia="ar-SA"/>
        </w:rPr>
      </w:pPr>
    </w:p>
    <w:p w:rsidR="00426A5F" w:rsidRPr="00581979" w:rsidRDefault="00426A5F" w:rsidP="00581979">
      <w:pPr>
        <w:jc w:val="both"/>
        <w:rPr>
          <w:b/>
          <w:i/>
          <w:color w:val="FF0000"/>
          <w:lang w:eastAsia="ar-SA"/>
        </w:rPr>
      </w:pPr>
    </w:p>
    <w:p w:rsidR="00426A5F" w:rsidRPr="00581979" w:rsidRDefault="00426A5F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426A5F" w:rsidRPr="00581979" w:rsidRDefault="00426A5F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426A5F" w:rsidRPr="00581979" w:rsidRDefault="00426A5F" w:rsidP="00581979">
      <w:pPr>
        <w:jc w:val="both"/>
        <w:rPr>
          <w:iCs/>
          <w:color w:val="FF0000"/>
          <w:sz w:val="22"/>
          <w:szCs w:val="22"/>
        </w:rPr>
      </w:pPr>
    </w:p>
    <w:p w:rsidR="00426A5F" w:rsidRPr="00581979" w:rsidRDefault="00426A5F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426A5F" w:rsidRPr="00581979" w:rsidRDefault="00426A5F" w:rsidP="00581979">
      <w:pPr>
        <w:jc w:val="both"/>
        <w:rPr>
          <w:iCs/>
          <w:color w:val="FF0000"/>
          <w:sz w:val="22"/>
          <w:szCs w:val="22"/>
        </w:rPr>
      </w:pPr>
    </w:p>
    <w:p w:rsidR="00426A5F" w:rsidRPr="00581979" w:rsidRDefault="00426A5F" w:rsidP="00581979">
      <w:pPr>
        <w:rPr>
          <w:color w:val="FF0000"/>
          <w:sz w:val="22"/>
          <w:szCs w:val="22"/>
          <w:lang w:eastAsia="pl-PL"/>
        </w:rPr>
      </w:pPr>
    </w:p>
    <w:p w:rsidR="00426A5F" w:rsidRPr="00275008" w:rsidRDefault="00426A5F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426A5F" w:rsidRPr="00581979" w:rsidRDefault="00426A5F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426A5F" w:rsidRPr="00581979" w:rsidRDefault="00426A5F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426A5F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A5F" w:rsidRDefault="00426A5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426A5F" w:rsidRDefault="00426A5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A5F" w:rsidRDefault="00426A5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426A5F" w:rsidRDefault="00426A5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A5F" w:rsidRDefault="00426A5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</w:t>
    </w:r>
    <w:r w:rsidRPr="00B547C4">
      <w:rPr>
        <w:color w:val="auto"/>
        <w:lang w:eastAsia="ar-SA"/>
      </w:rPr>
      <w:t xml:space="preserve"> P.271.18.2025  </w:t>
    </w:r>
    <w:r w:rsidRPr="007D0B66">
      <w:rPr>
        <w:color w:val="FF0000"/>
        <w:lang w:eastAsia="ar-SA"/>
      </w:rPr>
      <w:t xml:space="preserve">   </w:t>
    </w:r>
    <w:r w:rsidRPr="005A2F13">
      <w:rPr>
        <w:color w:val="auto"/>
        <w:lang w:eastAsia="ar-SA"/>
      </w:rPr>
      <w:t xml:space="preserve"> </w:t>
    </w:r>
    <w:r>
      <w:rPr>
        <w:lang w:eastAsia="ar-SA"/>
      </w:rPr>
      <w:t xml:space="preserve">                                              </w:t>
    </w:r>
  </w:p>
  <w:p w:rsidR="00426A5F" w:rsidRDefault="00426A5F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52A7D"/>
    <w:rsid w:val="001632BC"/>
    <w:rsid w:val="00166A71"/>
    <w:rsid w:val="00173DC0"/>
    <w:rsid w:val="001874C7"/>
    <w:rsid w:val="00194C7F"/>
    <w:rsid w:val="001B10EE"/>
    <w:rsid w:val="001B1F6D"/>
    <w:rsid w:val="001B3186"/>
    <w:rsid w:val="001D3EBA"/>
    <w:rsid w:val="001D4984"/>
    <w:rsid w:val="001D4AA2"/>
    <w:rsid w:val="001D6D1D"/>
    <w:rsid w:val="001E100B"/>
    <w:rsid w:val="001E6FE0"/>
    <w:rsid w:val="0020059E"/>
    <w:rsid w:val="00207DC4"/>
    <w:rsid w:val="00213032"/>
    <w:rsid w:val="0021519A"/>
    <w:rsid w:val="00220B20"/>
    <w:rsid w:val="002363E4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4045BB"/>
    <w:rsid w:val="00426A5F"/>
    <w:rsid w:val="00464864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1A30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672C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311D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0B66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C3757"/>
    <w:rsid w:val="009E7EC3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1BA9"/>
    <w:rsid w:val="00A865F4"/>
    <w:rsid w:val="00A95791"/>
    <w:rsid w:val="00AD7340"/>
    <w:rsid w:val="00AF794F"/>
    <w:rsid w:val="00B02810"/>
    <w:rsid w:val="00B07C98"/>
    <w:rsid w:val="00B10CCF"/>
    <w:rsid w:val="00B261BE"/>
    <w:rsid w:val="00B275A6"/>
    <w:rsid w:val="00B30285"/>
    <w:rsid w:val="00B3342F"/>
    <w:rsid w:val="00B547C4"/>
    <w:rsid w:val="00B54C73"/>
    <w:rsid w:val="00B965EB"/>
    <w:rsid w:val="00BA5C89"/>
    <w:rsid w:val="00BB01C4"/>
    <w:rsid w:val="00BB5858"/>
    <w:rsid w:val="00BE52E8"/>
    <w:rsid w:val="00C157D1"/>
    <w:rsid w:val="00C17033"/>
    <w:rsid w:val="00C2194E"/>
    <w:rsid w:val="00C22BE9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0DFF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C645B"/>
    <w:rsid w:val="00FC6DD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381</Words>
  <Characters>2290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</cp:revision>
  <dcterms:created xsi:type="dcterms:W3CDTF">2025-11-06T08:18:00Z</dcterms:created>
  <dcterms:modified xsi:type="dcterms:W3CDTF">2025-11-18T13:48:00Z</dcterms:modified>
</cp:coreProperties>
</file>